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F76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F76E0" w:rsidRPr="00AF76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F76E0" w:rsidRPr="00AF76E0">
          <w:rPr>
            <w:rStyle w:val="aa"/>
          </w:rPr>
          <w:t>440052, г. Пенза, ул. Ново-Тамбовская, д.9;</w:t>
        </w:r>
        <w:r w:rsidR="00AF76E0" w:rsidRPr="00AF76E0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F76E0" w:rsidRPr="00AF76E0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F76E0" w:rsidRPr="00AF76E0">
          <w:rPr>
            <w:u w:val="single"/>
          </w:rPr>
          <w:t xml:space="preserve"> 07143/019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F76E0" w:rsidRPr="00AF76E0">
          <w:rPr>
            <w:rStyle w:val="aa"/>
          </w:rPr>
          <w:t xml:space="preserve"> Операционная </w:t>
        </w:r>
        <w:r w:rsidR="00AF76E0" w:rsidRPr="00AF76E0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F76E0" w:rsidRPr="00AF76E0">
          <w:rPr>
            <w:rStyle w:val="aa"/>
          </w:rPr>
          <w:t xml:space="preserve"> 24268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F76E0" w:rsidRPr="00AF76E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6D3340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D3340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D3340" w:rsidP="005859B9">
      <w:fldSimple w:instr=" DOCVARIABLE operac \* MERGEFORMAT ">
        <w:r w:rsidR="00AF76E0" w:rsidRPr="00AF76E0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6</w:t>
            </w:r>
            <w:r w:rsidR="000004E5"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004E5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 xml:space="preserve">Число элементов (приемов), необходимых для </w:t>
            </w:r>
            <w:r w:rsidRPr="005C43EF">
              <w:lastRenderedPageBreak/>
              <w:t>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lastRenderedPageBreak/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034208" w:rsidP="00FC4076">
            <w:pPr>
              <w:pStyle w:val="a8"/>
            </w:pPr>
            <w:r>
              <w:t>5</w:t>
            </w:r>
            <w:r w:rsidR="003D1CEE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F76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D334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D3340" w:rsidRPr="009E2A4C">
            <w:rPr>
              <w:rStyle w:val="ad"/>
              <w:sz w:val="20"/>
              <w:szCs w:val="20"/>
            </w:rPr>
            <w:fldChar w:fldCharType="separate"/>
          </w:r>
          <w:r w:rsidR="00AF76E0">
            <w:rPr>
              <w:rStyle w:val="ad"/>
              <w:noProof/>
              <w:sz w:val="20"/>
              <w:szCs w:val="20"/>
            </w:rPr>
            <w:t>1</w:t>
          </w:r>
          <w:r w:rsidR="006D334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F76E0" w:rsidRPr="00AF76E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AF0C8CF39014B6AB12CBBDA1F5531E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9- Н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004E5"/>
    <w:rsid w:val="00025683"/>
    <w:rsid w:val="00034208"/>
    <w:rsid w:val="0003507B"/>
    <w:rsid w:val="00046815"/>
    <w:rsid w:val="0005566C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24DB"/>
    <w:rsid w:val="003D1CEE"/>
    <w:rsid w:val="003E5F31"/>
    <w:rsid w:val="0040104A"/>
    <w:rsid w:val="00402CAC"/>
    <w:rsid w:val="00425E3F"/>
    <w:rsid w:val="00426B3D"/>
    <w:rsid w:val="00433DCF"/>
    <w:rsid w:val="00444410"/>
    <w:rsid w:val="00444D4B"/>
    <w:rsid w:val="004A47AD"/>
    <w:rsid w:val="004C4DB2"/>
    <w:rsid w:val="004C6E55"/>
    <w:rsid w:val="004E204B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6D3340"/>
    <w:rsid w:val="007049EB"/>
    <w:rsid w:val="00710271"/>
    <w:rsid w:val="00717C9F"/>
    <w:rsid w:val="00745D40"/>
    <w:rsid w:val="00757F12"/>
    <w:rsid w:val="0076042D"/>
    <w:rsid w:val="00783270"/>
    <w:rsid w:val="0078783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171BB"/>
    <w:rsid w:val="0092778A"/>
    <w:rsid w:val="00946570"/>
    <w:rsid w:val="0095064C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6E0"/>
    <w:rsid w:val="00AF796F"/>
    <w:rsid w:val="00BA5029"/>
    <w:rsid w:val="00BB0200"/>
    <w:rsid w:val="00BC2F3C"/>
    <w:rsid w:val="00BC7FB8"/>
    <w:rsid w:val="00BE6EE4"/>
    <w:rsid w:val="00BF498E"/>
    <w:rsid w:val="00C02721"/>
    <w:rsid w:val="00C200EC"/>
    <w:rsid w:val="00C3083C"/>
    <w:rsid w:val="00CA1863"/>
    <w:rsid w:val="00CE3307"/>
    <w:rsid w:val="00D113CC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